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4A4E1" w14:textId="7A4F9855" w:rsidR="00474F67" w:rsidRPr="007F05E6" w:rsidRDefault="00474F67" w:rsidP="00474F67">
      <w:pPr>
        <w:pStyle w:val="Unittitle"/>
      </w:pPr>
      <w:r w:rsidRPr="00FF4100">
        <w:t>1</w:t>
      </w:r>
      <w:r w:rsidR="00BF640A">
        <w:t>2</w:t>
      </w:r>
      <w:r w:rsidR="00377AE8">
        <w:t>.</w:t>
      </w:r>
      <w:r w:rsidRPr="00FF4100">
        <w:t xml:space="preserve"> </w:t>
      </w:r>
      <w:r w:rsidR="00BF640A">
        <w:t xml:space="preserve">Building </w:t>
      </w:r>
      <w:r w:rsidR="00377AE8">
        <w:t>s</w:t>
      </w:r>
      <w:r w:rsidR="00BF640A">
        <w:t xml:space="preserve">ervices </w:t>
      </w:r>
      <w:r w:rsidR="00377AE8">
        <w:t>e</w:t>
      </w:r>
      <w:r w:rsidR="00BF640A">
        <w:t>ngineering (BSE) systems</w:t>
      </w:r>
    </w:p>
    <w:p w14:paraId="22B635B0" w14:textId="12E1AF03" w:rsidR="00474F67" w:rsidRPr="00692A45" w:rsidRDefault="00474F67" w:rsidP="00474F67">
      <w:pPr>
        <w:pStyle w:val="Heading1"/>
      </w:pPr>
      <w:r w:rsidRPr="00692A45">
        <w:t xml:space="preserve">Worksheet </w:t>
      </w:r>
      <w:r w:rsidR="00BF640A">
        <w:t>8</w:t>
      </w:r>
      <w:r w:rsidRPr="00692A45">
        <w:t xml:space="preserve">: </w:t>
      </w:r>
      <w:r w:rsidR="00BF640A">
        <w:t xml:space="preserve">Protection systems </w:t>
      </w:r>
      <w:r w:rsidRPr="00692A45">
        <w:t>(</w:t>
      </w:r>
      <w:r w:rsidR="00574789">
        <w:t>learner</w:t>
      </w:r>
      <w:r w:rsidRPr="00692A45">
        <w:t>)</w:t>
      </w:r>
    </w:p>
    <w:p w14:paraId="4FF2E207" w14:textId="616B0C4F" w:rsidR="00BF640A" w:rsidRDefault="00BF640A" w:rsidP="00E94D45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B81BEC">
        <w:rPr>
          <w:rFonts w:ascii="Arial" w:hAnsi="Arial" w:cs="Arial"/>
        </w:rPr>
        <w:t>Name four types of protection system.</w:t>
      </w:r>
    </w:p>
    <w:p w14:paraId="62C4215E" w14:textId="1BEFE072" w:rsidR="00377AE8" w:rsidRDefault="00377AE8" w:rsidP="00E94D45">
      <w:pPr>
        <w:rPr>
          <w:rFonts w:cs="Arial"/>
        </w:rPr>
      </w:pPr>
    </w:p>
    <w:p w14:paraId="5C8233D4" w14:textId="0A0B319F" w:rsidR="00377AE8" w:rsidRDefault="00377AE8" w:rsidP="00E94D45">
      <w:pPr>
        <w:rPr>
          <w:rFonts w:cs="Arial"/>
        </w:rPr>
      </w:pPr>
    </w:p>
    <w:p w14:paraId="6A7B5FED" w14:textId="77777777" w:rsidR="00377AE8" w:rsidRPr="00377AE8" w:rsidRDefault="00377AE8" w:rsidP="00E94D45">
      <w:pPr>
        <w:rPr>
          <w:rFonts w:cs="Arial"/>
        </w:rPr>
      </w:pPr>
    </w:p>
    <w:p w14:paraId="50C54072" w14:textId="77777777" w:rsidR="00BF640A" w:rsidRPr="00B81BEC" w:rsidRDefault="00BF640A" w:rsidP="00E94D45">
      <w:pPr>
        <w:rPr>
          <w:rFonts w:cs="Arial"/>
          <w:color w:val="FF0000"/>
        </w:rPr>
      </w:pPr>
    </w:p>
    <w:p w14:paraId="33EDA05F" w14:textId="18A1E71E" w:rsidR="00BF640A" w:rsidRPr="00B81BEC" w:rsidRDefault="00BF640A" w:rsidP="00E94D45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B81BEC">
        <w:rPr>
          <w:rFonts w:ascii="Arial" w:hAnsi="Arial" w:cs="Arial"/>
        </w:rPr>
        <w:t xml:space="preserve">Describe </w:t>
      </w:r>
      <w:r w:rsidR="00377AE8">
        <w:rPr>
          <w:rFonts w:ascii="Arial" w:hAnsi="Arial" w:cs="Arial"/>
        </w:rPr>
        <w:t>how</w:t>
      </w:r>
      <w:r w:rsidRPr="00B81BEC">
        <w:rPr>
          <w:rFonts w:ascii="Arial" w:hAnsi="Arial" w:cs="Arial"/>
        </w:rPr>
        <w:t xml:space="preserve"> heat</w:t>
      </w:r>
      <w:r w:rsidR="00377AE8">
        <w:rPr>
          <w:rFonts w:ascii="Arial" w:hAnsi="Arial" w:cs="Arial"/>
        </w:rPr>
        <w:t xml:space="preserve"> sensors</w:t>
      </w:r>
      <w:r w:rsidRPr="00B81BEC">
        <w:rPr>
          <w:rFonts w:ascii="Arial" w:hAnsi="Arial" w:cs="Arial"/>
        </w:rPr>
        <w:t xml:space="preserve"> </w:t>
      </w:r>
      <w:r w:rsidR="00377AE8">
        <w:rPr>
          <w:rFonts w:ascii="Arial" w:hAnsi="Arial" w:cs="Arial"/>
        </w:rPr>
        <w:t>and</w:t>
      </w:r>
      <w:r w:rsidRPr="00B81BEC">
        <w:rPr>
          <w:rFonts w:ascii="Arial" w:hAnsi="Arial" w:cs="Arial"/>
        </w:rPr>
        <w:t xml:space="preserve"> smoke detector</w:t>
      </w:r>
      <w:r w:rsidR="00377AE8">
        <w:rPr>
          <w:rFonts w:ascii="Arial" w:hAnsi="Arial" w:cs="Arial"/>
        </w:rPr>
        <w:t>s</w:t>
      </w:r>
      <w:r w:rsidRPr="00B81BEC">
        <w:rPr>
          <w:rFonts w:ascii="Arial" w:hAnsi="Arial" w:cs="Arial"/>
        </w:rPr>
        <w:t xml:space="preserve"> work.</w:t>
      </w:r>
    </w:p>
    <w:p w14:paraId="3E2E190E" w14:textId="78DDB765" w:rsidR="00BF640A" w:rsidRPr="00B81BEC" w:rsidRDefault="00BF640A" w:rsidP="00E94D45">
      <w:pPr>
        <w:pStyle w:val="ListParagraph"/>
        <w:ind w:left="360"/>
        <w:rPr>
          <w:rFonts w:ascii="Arial" w:hAnsi="Arial" w:cs="Arial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392"/>
        <w:gridCol w:w="4396"/>
      </w:tblGrid>
      <w:tr w:rsidR="00BF640A" w:rsidRPr="00B81BEC" w14:paraId="222A1C14" w14:textId="77777777" w:rsidTr="00E94D45">
        <w:tc>
          <w:tcPr>
            <w:tcW w:w="4392" w:type="dxa"/>
          </w:tcPr>
          <w:p w14:paraId="0983FEF0" w14:textId="413CFA98" w:rsidR="00BF640A" w:rsidRPr="00B81BEC" w:rsidRDefault="00BF640A" w:rsidP="00B81BEC">
            <w:pPr>
              <w:pStyle w:val="ListParagraph"/>
              <w:ind w:left="0"/>
              <w:rPr>
                <w:rFonts w:ascii="Arial" w:hAnsi="Arial" w:cs="Arial"/>
              </w:rPr>
            </w:pPr>
            <w:r w:rsidRPr="00B81BEC">
              <w:rPr>
                <w:rFonts w:ascii="Arial" w:hAnsi="Arial" w:cs="Arial"/>
              </w:rPr>
              <w:t>Heat sensor</w:t>
            </w:r>
          </w:p>
        </w:tc>
        <w:tc>
          <w:tcPr>
            <w:tcW w:w="4396" w:type="dxa"/>
          </w:tcPr>
          <w:p w14:paraId="27D7F04A" w14:textId="77777777" w:rsidR="00BF640A" w:rsidRPr="00B81BEC" w:rsidRDefault="00BF640A" w:rsidP="00B81BEC">
            <w:pPr>
              <w:pStyle w:val="ListParagraph"/>
              <w:ind w:left="0"/>
              <w:rPr>
                <w:rFonts w:ascii="Arial" w:hAnsi="Arial" w:cs="Arial"/>
              </w:rPr>
            </w:pPr>
            <w:r w:rsidRPr="00B81BEC">
              <w:rPr>
                <w:rFonts w:ascii="Arial" w:hAnsi="Arial" w:cs="Arial"/>
              </w:rPr>
              <w:t>Smoke detector</w:t>
            </w:r>
          </w:p>
        </w:tc>
      </w:tr>
      <w:tr w:rsidR="00BF640A" w:rsidRPr="00B81BEC" w14:paraId="1C5DE814" w14:textId="77777777" w:rsidTr="00E94D45">
        <w:tc>
          <w:tcPr>
            <w:tcW w:w="4392" w:type="dxa"/>
          </w:tcPr>
          <w:p w14:paraId="4483F2E6" w14:textId="60408E19" w:rsidR="00BF640A" w:rsidRPr="00B81BEC" w:rsidRDefault="00BF640A" w:rsidP="00B81BEC">
            <w:pPr>
              <w:rPr>
                <w:rFonts w:cs="Arial"/>
                <w:color w:val="FF0000"/>
              </w:rPr>
            </w:pPr>
          </w:p>
          <w:p w14:paraId="150A2DE9" w14:textId="7FF1DC8A" w:rsidR="00BF640A" w:rsidRPr="00B81BEC" w:rsidRDefault="00BF640A" w:rsidP="00B81BEC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4396" w:type="dxa"/>
          </w:tcPr>
          <w:p w14:paraId="41CBE58A" w14:textId="77777777" w:rsidR="00BF640A" w:rsidRDefault="00BF640A" w:rsidP="00B21E85">
            <w:pPr>
              <w:rPr>
                <w:rFonts w:cs="Arial"/>
                <w:color w:val="FF0000"/>
              </w:rPr>
            </w:pPr>
          </w:p>
          <w:p w14:paraId="7E9D2297" w14:textId="77777777" w:rsidR="00B21E85" w:rsidRDefault="00B21E85" w:rsidP="00B21E85">
            <w:pPr>
              <w:rPr>
                <w:rFonts w:cs="Arial"/>
                <w:color w:val="FF0000"/>
              </w:rPr>
            </w:pPr>
          </w:p>
          <w:p w14:paraId="07246572" w14:textId="77777777" w:rsidR="00B21E85" w:rsidRDefault="00B21E85" w:rsidP="00B21E85">
            <w:pPr>
              <w:rPr>
                <w:rFonts w:cs="Arial"/>
                <w:color w:val="FF0000"/>
              </w:rPr>
            </w:pPr>
          </w:p>
          <w:p w14:paraId="3675EA42" w14:textId="77777777" w:rsidR="00B21E85" w:rsidRDefault="00B21E85" w:rsidP="00B21E85">
            <w:pPr>
              <w:rPr>
                <w:rFonts w:cs="Arial"/>
                <w:color w:val="FF0000"/>
              </w:rPr>
            </w:pPr>
          </w:p>
          <w:p w14:paraId="38AB4869" w14:textId="77777777" w:rsidR="00B21E85" w:rsidRDefault="00B21E85" w:rsidP="00B21E85">
            <w:pPr>
              <w:rPr>
                <w:rFonts w:cs="Arial"/>
                <w:color w:val="FF0000"/>
              </w:rPr>
            </w:pPr>
          </w:p>
          <w:p w14:paraId="5A6ADFD8" w14:textId="77777777" w:rsidR="00B21E85" w:rsidRDefault="00B21E85" w:rsidP="00B21E85">
            <w:pPr>
              <w:rPr>
                <w:rFonts w:cs="Arial"/>
                <w:color w:val="FF0000"/>
              </w:rPr>
            </w:pPr>
          </w:p>
          <w:p w14:paraId="75E95CCD" w14:textId="77777777" w:rsidR="00B21E85" w:rsidRDefault="00B21E85" w:rsidP="00B21E85">
            <w:pPr>
              <w:rPr>
                <w:rFonts w:cs="Arial"/>
                <w:color w:val="FF0000"/>
              </w:rPr>
            </w:pPr>
          </w:p>
          <w:p w14:paraId="288F4BDB" w14:textId="511A3829" w:rsidR="00B21E85" w:rsidRPr="00B81BEC" w:rsidRDefault="00B21E85" w:rsidP="00B21E85">
            <w:pPr>
              <w:rPr>
                <w:rFonts w:cs="Arial"/>
              </w:rPr>
            </w:pPr>
          </w:p>
        </w:tc>
      </w:tr>
    </w:tbl>
    <w:p w14:paraId="599D00BC" w14:textId="77777777" w:rsidR="00BF640A" w:rsidRPr="00B81BEC" w:rsidRDefault="00BF640A" w:rsidP="00E94D45">
      <w:pPr>
        <w:pStyle w:val="ListParagraph"/>
        <w:ind w:left="360"/>
        <w:rPr>
          <w:rFonts w:ascii="Arial" w:hAnsi="Arial" w:cs="Arial"/>
        </w:rPr>
      </w:pPr>
    </w:p>
    <w:p w14:paraId="77321259" w14:textId="1F63AC4D" w:rsidR="00BF640A" w:rsidRPr="00B81BEC" w:rsidRDefault="00BF640A" w:rsidP="00E94D45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B81BEC">
        <w:rPr>
          <w:rFonts w:ascii="Arial" w:hAnsi="Arial" w:cs="Arial"/>
        </w:rPr>
        <w:t xml:space="preserve">Name three </w:t>
      </w:r>
      <w:r w:rsidR="00377AE8">
        <w:rPr>
          <w:rFonts w:ascii="Arial" w:hAnsi="Arial" w:cs="Arial"/>
        </w:rPr>
        <w:t>types of</w:t>
      </w:r>
      <w:r w:rsidRPr="00B81BEC">
        <w:rPr>
          <w:rFonts w:ascii="Arial" w:hAnsi="Arial" w:cs="Arial"/>
        </w:rPr>
        <w:t xml:space="preserve"> access control system.</w:t>
      </w:r>
    </w:p>
    <w:p w14:paraId="5495A19B" w14:textId="479B0D91" w:rsidR="00BF640A" w:rsidRDefault="00BF640A" w:rsidP="00E94D45">
      <w:pPr>
        <w:ind w:firstLine="360"/>
        <w:rPr>
          <w:rFonts w:cs="Arial"/>
          <w:color w:val="FF0000"/>
        </w:rPr>
      </w:pPr>
    </w:p>
    <w:p w14:paraId="2264511D" w14:textId="4DD5D758" w:rsidR="00B21E85" w:rsidRDefault="00B21E85" w:rsidP="00E94D45">
      <w:pPr>
        <w:ind w:firstLine="360"/>
        <w:rPr>
          <w:rFonts w:cs="Arial"/>
        </w:rPr>
      </w:pPr>
    </w:p>
    <w:p w14:paraId="1FB32EDA" w14:textId="3819198B" w:rsidR="00377AE8" w:rsidRDefault="00377AE8" w:rsidP="00E94D45">
      <w:pPr>
        <w:ind w:firstLine="360"/>
        <w:rPr>
          <w:rFonts w:cs="Arial"/>
        </w:rPr>
      </w:pPr>
    </w:p>
    <w:p w14:paraId="35F5B3C0" w14:textId="2DFDA6D1" w:rsidR="00377AE8" w:rsidRDefault="00377AE8" w:rsidP="00E94D45">
      <w:pPr>
        <w:ind w:firstLine="360"/>
        <w:rPr>
          <w:rFonts w:cs="Arial"/>
        </w:rPr>
      </w:pPr>
    </w:p>
    <w:p w14:paraId="76F56023" w14:textId="3E76121B" w:rsidR="00377AE8" w:rsidRDefault="00377AE8" w:rsidP="00E94D45">
      <w:pPr>
        <w:ind w:firstLine="360"/>
        <w:rPr>
          <w:rFonts w:cs="Arial"/>
        </w:rPr>
      </w:pPr>
    </w:p>
    <w:p w14:paraId="52A16528" w14:textId="14B29716" w:rsidR="00377AE8" w:rsidRDefault="00377AE8" w:rsidP="00E94D45">
      <w:pPr>
        <w:ind w:firstLine="360"/>
        <w:rPr>
          <w:rFonts w:cs="Arial"/>
        </w:rPr>
      </w:pPr>
    </w:p>
    <w:p w14:paraId="225ADB85" w14:textId="12A43D75" w:rsidR="00377AE8" w:rsidRDefault="00377AE8" w:rsidP="00E94D45">
      <w:pPr>
        <w:ind w:firstLine="360"/>
        <w:rPr>
          <w:rFonts w:cs="Arial"/>
        </w:rPr>
      </w:pPr>
    </w:p>
    <w:p w14:paraId="41D67790" w14:textId="5BB5A2C8" w:rsidR="00377AE8" w:rsidRDefault="00377AE8" w:rsidP="00E94D45">
      <w:pPr>
        <w:ind w:firstLine="360"/>
        <w:rPr>
          <w:rFonts w:cs="Arial"/>
        </w:rPr>
      </w:pPr>
    </w:p>
    <w:p w14:paraId="6232B9D5" w14:textId="4F0FFECA" w:rsidR="00377AE8" w:rsidRDefault="00377AE8" w:rsidP="00E94D45">
      <w:pPr>
        <w:ind w:firstLine="360"/>
        <w:rPr>
          <w:rFonts w:cs="Arial"/>
        </w:rPr>
      </w:pPr>
    </w:p>
    <w:p w14:paraId="33AE6021" w14:textId="43AA962C" w:rsidR="00377AE8" w:rsidRDefault="00377AE8" w:rsidP="00E94D45">
      <w:pPr>
        <w:ind w:firstLine="360"/>
        <w:rPr>
          <w:rFonts w:cs="Arial"/>
        </w:rPr>
      </w:pPr>
    </w:p>
    <w:p w14:paraId="024FFB11" w14:textId="515F6FED" w:rsidR="00377AE8" w:rsidRDefault="00377AE8" w:rsidP="00E94D45">
      <w:pPr>
        <w:ind w:firstLine="360"/>
        <w:rPr>
          <w:rFonts w:cs="Arial"/>
        </w:rPr>
      </w:pPr>
    </w:p>
    <w:p w14:paraId="5555AC25" w14:textId="52B9D823" w:rsidR="00377AE8" w:rsidRDefault="00377AE8" w:rsidP="00E94D45">
      <w:pPr>
        <w:ind w:firstLine="360"/>
        <w:rPr>
          <w:rFonts w:cs="Arial"/>
        </w:rPr>
      </w:pPr>
    </w:p>
    <w:p w14:paraId="3EA5A89B" w14:textId="74421FBE" w:rsidR="00377AE8" w:rsidRDefault="00377AE8" w:rsidP="00E94D45">
      <w:pPr>
        <w:ind w:firstLine="360"/>
        <w:rPr>
          <w:rFonts w:cs="Arial"/>
        </w:rPr>
      </w:pPr>
    </w:p>
    <w:p w14:paraId="27C8A945" w14:textId="58128F9C" w:rsidR="00377AE8" w:rsidRDefault="00377AE8" w:rsidP="00E94D45">
      <w:pPr>
        <w:ind w:firstLine="360"/>
        <w:rPr>
          <w:rFonts w:cs="Arial"/>
        </w:rPr>
      </w:pPr>
    </w:p>
    <w:p w14:paraId="5B1C41D1" w14:textId="6615C936" w:rsidR="00377AE8" w:rsidRDefault="00377AE8" w:rsidP="00E94D45">
      <w:pPr>
        <w:ind w:firstLine="360"/>
        <w:rPr>
          <w:rFonts w:cs="Arial"/>
        </w:rPr>
      </w:pPr>
    </w:p>
    <w:p w14:paraId="6CD51819" w14:textId="460A5E1C" w:rsidR="00377AE8" w:rsidRDefault="00377AE8" w:rsidP="00E94D45">
      <w:pPr>
        <w:ind w:firstLine="360"/>
        <w:rPr>
          <w:rFonts w:cs="Arial"/>
        </w:rPr>
      </w:pPr>
    </w:p>
    <w:p w14:paraId="16C928B9" w14:textId="77777777" w:rsidR="00377AE8" w:rsidRPr="00B81BEC" w:rsidRDefault="00377AE8" w:rsidP="00B81BEC">
      <w:pPr>
        <w:ind w:firstLine="360"/>
        <w:rPr>
          <w:rFonts w:cs="Arial"/>
        </w:rPr>
      </w:pPr>
    </w:p>
    <w:p w14:paraId="0B65A335" w14:textId="0C5D5100" w:rsidR="00BF640A" w:rsidRDefault="00BF640A" w:rsidP="00BF640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Label the following image of a fire protection system, identifying each of the components.</w:t>
      </w:r>
    </w:p>
    <w:p w14:paraId="5532F14F" w14:textId="59065710" w:rsidR="00BF640A" w:rsidRPr="00B81BEC" w:rsidRDefault="00BF640A" w:rsidP="00B81BEC">
      <w:pPr>
        <w:rPr>
          <w:rFonts w:cs="Arial"/>
        </w:rPr>
      </w:pPr>
    </w:p>
    <w:p w14:paraId="1E60415D" w14:textId="52C1385E" w:rsidR="00BF640A" w:rsidRDefault="00995331" w:rsidP="00C1338C">
      <w:r w:rsidRPr="00995331">
        <w:rPr>
          <w:noProof/>
        </w:rPr>
        <w:drawing>
          <wp:anchor distT="0" distB="0" distL="114300" distR="114300" simplePos="0" relativeHeight="251658240" behindDoc="0" locked="0" layoutInCell="1" allowOverlap="1" wp14:anchorId="3DAB3647" wp14:editId="1211CA11">
            <wp:simplePos x="0" y="0"/>
            <wp:positionH relativeFrom="margin">
              <wp:align>right</wp:align>
            </wp:positionH>
            <wp:positionV relativeFrom="paragraph">
              <wp:posOffset>356870</wp:posOffset>
            </wp:positionV>
            <wp:extent cx="6043930" cy="4824095"/>
            <wp:effectExtent l="0" t="0" r="0" b="0"/>
            <wp:wrapSquare wrapText="bothSides"/>
            <wp:docPr id="1" name="Picture 1" descr="A picture containing text, gallery, roo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gallery, room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4824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C3C790" w14:textId="27E9E349" w:rsidR="00474F67" w:rsidRDefault="00474F67" w:rsidP="00474F67">
      <w:pPr>
        <w:rPr>
          <w:rFonts w:cs="Arial"/>
          <w:szCs w:val="22"/>
        </w:rPr>
      </w:pPr>
    </w:p>
    <w:p w14:paraId="40CBA6CB" w14:textId="0A8A1B6A" w:rsidR="006E1028" w:rsidRDefault="006E1028" w:rsidP="006E1028">
      <w:pPr>
        <w:pStyle w:val="Answer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EB213" w14:textId="77777777" w:rsidR="00AC06E8" w:rsidRDefault="00AC06E8">
      <w:pPr>
        <w:spacing w:before="0" w:after="0"/>
      </w:pPr>
      <w:r>
        <w:separator/>
      </w:r>
    </w:p>
  </w:endnote>
  <w:endnote w:type="continuationSeparator" w:id="0">
    <w:p w14:paraId="68DAA425" w14:textId="77777777" w:rsidR="00AC06E8" w:rsidRDefault="00AC06E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6BE3A" w14:textId="77777777" w:rsidR="005F7357" w:rsidRDefault="005F73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9CA6C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DBC325" wp14:editId="38DA5216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D2CA7CC" w14:textId="3D418BA8" w:rsidR="009A2CD2" w:rsidRPr="006953AB" w:rsidRDefault="005F7357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5F735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52DEE43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DBC32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1D2CA7CC" w14:textId="3D418BA8" w:rsidR="009A2CD2" w:rsidRPr="006953AB" w:rsidRDefault="005F7357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5F7357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52DEE43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A8BE259" wp14:editId="5377275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C9DB3" w14:textId="77777777" w:rsidR="005F7357" w:rsidRDefault="005F73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CE8CE" w14:textId="77777777" w:rsidR="00AC06E8" w:rsidRDefault="00AC06E8">
      <w:pPr>
        <w:spacing w:before="0" w:after="0"/>
      </w:pPr>
      <w:r>
        <w:separator/>
      </w:r>
    </w:p>
  </w:footnote>
  <w:footnote w:type="continuationSeparator" w:id="0">
    <w:p w14:paraId="3773B747" w14:textId="77777777" w:rsidR="00AC06E8" w:rsidRDefault="00AC06E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9D6A6" w14:textId="77777777" w:rsidR="005F7357" w:rsidRDefault="005F73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8C0EA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3302F88" wp14:editId="1A9C6301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99D8C9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C8ED4BB" wp14:editId="0E84130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B43C7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AF036" w14:textId="77777777" w:rsidR="005F7357" w:rsidRDefault="005F73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CA51CD"/>
    <w:multiLevelType w:val="hybridMultilevel"/>
    <w:tmpl w:val="736A2A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2263307">
    <w:abstractNumId w:val="4"/>
  </w:num>
  <w:num w:numId="2" w16cid:durableId="671177173">
    <w:abstractNumId w:val="14"/>
  </w:num>
  <w:num w:numId="3" w16cid:durableId="1494298528">
    <w:abstractNumId w:val="21"/>
  </w:num>
  <w:num w:numId="4" w16cid:durableId="210852634">
    <w:abstractNumId w:val="16"/>
  </w:num>
  <w:num w:numId="5" w16cid:durableId="1342199763">
    <w:abstractNumId w:val="7"/>
  </w:num>
  <w:num w:numId="6" w16cid:durableId="845369033">
    <w:abstractNumId w:val="15"/>
  </w:num>
  <w:num w:numId="7" w16cid:durableId="377095864">
    <w:abstractNumId w:val="7"/>
  </w:num>
  <w:num w:numId="8" w16cid:durableId="1922174061">
    <w:abstractNumId w:val="1"/>
  </w:num>
  <w:num w:numId="9" w16cid:durableId="860125">
    <w:abstractNumId w:val="7"/>
    <w:lvlOverride w:ilvl="0">
      <w:startOverride w:val="1"/>
    </w:lvlOverride>
  </w:num>
  <w:num w:numId="10" w16cid:durableId="1822848481">
    <w:abstractNumId w:val="17"/>
  </w:num>
  <w:num w:numId="11" w16cid:durableId="565533375">
    <w:abstractNumId w:val="13"/>
  </w:num>
  <w:num w:numId="12" w16cid:durableId="1172986880">
    <w:abstractNumId w:val="5"/>
  </w:num>
  <w:num w:numId="13" w16cid:durableId="1050030860">
    <w:abstractNumId w:val="12"/>
  </w:num>
  <w:num w:numId="14" w16cid:durableId="596402502">
    <w:abstractNumId w:val="18"/>
  </w:num>
  <w:num w:numId="15" w16cid:durableId="474109618">
    <w:abstractNumId w:val="10"/>
  </w:num>
  <w:num w:numId="16" w16cid:durableId="1681812972">
    <w:abstractNumId w:val="6"/>
  </w:num>
  <w:num w:numId="17" w16cid:durableId="822308110">
    <w:abstractNumId w:val="23"/>
  </w:num>
  <w:num w:numId="18" w16cid:durableId="756098782">
    <w:abstractNumId w:val="25"/>
  </w:num>
  <w:num w:numId="19" w16cid:durableId="826288317">
    <w:abstractNumId w:val="3"/>
  </w:num>
  <w:num w:numId="20" w16cid:durableId="754471579">
    <w:abstractNumId w:val="2"/>
  </w:num>
  <w:num w:numId="21" w16cid:durableId="349530972">
    <w:abstractNumId w:val="8"/>
  </w:num>
  <w:num w:numId="22" w16cid:durableId="1876000324">
    <w:abstractNumId w:val="8"/>
    <w:lvlOverride w:ilvl="0">
      <w:startOverride w:val="1"/>
    </w:lvlOverride>
  </w:num>
  <w:num w:numId="23" w16cid:durableId="1716153767">
    <w:abstractNumId w:val="22"/>
  </w:num>
  <w:num w:numId="24" w16cid:durableId="844516149">
    <w:abstractNumId w:val="8"/>
    <w:lvlOverride w:ilvl="0">
      <w:startOverride w:val="1"/>
    </w:lvlOverride>
  </w:num>
  <w:num w:numId="25" w16cid:durableId="607274912">
    <w:abstractNumId w:val="8"/>
    <w:lvlOverride w:ilvl="0">
      <w:startOverride w:val="1"/>
    </w:lvlOverride>
  </w:num>
  <w:num w:numId="26" w16cid:durableId="1056512272">
    <w:abstractNumId w:val="9"/>
  </w:num>
  <w:num w:numId="27" w16cid:durableId="39205357">
    <w:abstractNumId w:val="19"/>
  </w:num>
  <w:num w:numId="28" w16cid:durableId="499857853">
    <w:abstractNumId w:val="8"/>
    <w:lvlOverride w:ilvl="0">
      <w:startOverride w:val="1"/>
    </w:lvlOverride>
  </w:num>
  <w:num w:numId="29" w16cid:durableId="709308182">
    <w:abstractNumId w:val="20"/>
  </w:num>
  <w:num w:numId="30" w16cid:durableId="1679581015">
    <w:abstractNumId w:val="8"/>
  </w:num>
  <w:num w:numId="31" w16cid:durableId="505362227">
    <w:abstractNumId w:val="8"/>
    <w:lvlOverride w:ilvl="0">
      <w:startOverride w:val="1"/>
    </w:lvlOverride>
  </w:num>
  <w:num w:numId="32" w16cid:durableId="1075010914">
    <w:abstractNumId w:val="8"/>
    <w:lvlOverride w:ilvl="0">
      <w:startOverride w:val="1"/>
    </w:lvlOverride>
  </w:num>
  <w:num w:numId="33" w16cid:durableId="1563642479">
    <w:abstractNumId w:val="0"/>
  </w:num>
  <w:num w:numId="34" w16cid:durableId="112477715">
    <w:abstractNumId w:val="11"/>
  </w:num>
  <w:num w:numId="35" w16cid:durableId="209578226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40A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B2F57"/>
    <w:rsid w:val="002D07A8"/>
    <w:rsid w:val="003127FD"/>
    <w:rsid w:val="003405EA"/>
    <w:rsid w:val="00377AE8"/>
    <w:rsid w:val="003B1E21"/>
    <w:rsid w:val="00404B31"/>
    <w:rsid w:val="00443B2E"/>
    <w:rsid w:val="00474F67"/>
    <w:rsid w:val="0048500D"/>
    <w:rsid w:val="005201A4"/>
    <w:rsid w:val="00524E1B"/>
    <w:rsid w:val="00574789"/>
    <w:rsid w:val="00592613"/>
    <w:rsid w:val="005F7357"/>
    <w:rsid w:val="006135C0"/>
    <w:rsid w:val="006329AE"/>
    <w:rsid w:val="006642FD"/>
    <w:rsid w:val="006807B0"/>
    <w:rsid w:val="00691B95"/>
    <w:rsid w:val="006B1577"/>
    <w:rsid w:val="006B798A"/>
    <w:rsid w:val="006D3AA3"/>
    <w:rsid w:val="006D4994"/>
    <w:rsid w:val="006E1028"/>
    <w:rsid w:val="006E19C2"/>
    <w:rsid w:val="006F7BAF"/>
    <w:rsid w:val="00797FA7"/>
    <w:rsid w:val="007E2841"/>
    <w:rsid w:val="007F2A40"/>
    <w:rsid w:val="008C1F1C"/>
    <w:rsid w:val="00995331"/>
    <w:rsid w:val="009975A0"/>
    <w:rsid w:val="009A2CD2"/>
    <w:rsid w:val="009C5C6E"/>
    <w:rsid w:val="00A2454C"/>
    <w:rsid w:val="00AC06E8"/>
    <w:rsid w:val="00AE245C"/>
    <w:rsid w:val="00B054EC"/>
    <w:rsid w:val="00B21E85"/>
    <w:rsid w:val="00BB68D2"/>
    <w:rsid w:val="00BE2446"/>
    <w:rsid w:val="00BE2C21"/>
    <w:rsid w:val="00BF640A"/>
    <w:rsid w:val="00BF7F8D"/>
    <w:rsid w:val="00C01D20"/>
    <w:rsid w:val="00C202BF"/>
    <w:rsid w:val="00C858D7"/>
    <w:rsid w:val="00D073BC"/>
    <w:rsid w:val="00D56B82"/>
    <w:rsid w:val="00DA2485"/>
    <w:rsid w:val="00DE29A8"/>
    <w:rsid w:val="00E94D45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E7FEB8"/>
  <w15:docId w15:val="{A3F11871-8583-44BC-9615-7C387F76C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640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table" w:styleId="TableGrid">
    <w:name w:val="Table Grid"/>
    <w:basedOn w:val="TableNormal"/>
    <w:uiPriority w:val="39"/>
    <w:rsid w:val="00BF640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5F735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2</Pages>
  <Words>18</Words>
  <Characters>363</Characters>
  <Application>Microsoft Office Word</Application>
  <DocSecurity>0</DocSecurity>
  <Lines>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2025-11-17T22:37:00Z</dcterms:created>
  <dcterms:modified xsi:type="dcterms:W3CDTF">2025-11-20T15:24:00Z</dcterms:modified>
</cp:coreProperties>
</file>